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6A11D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44BFC926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0C949B10" w14:textId="4B7650F3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FC7E8E">
        <w:rPr>
          <w:rFonts w:ascii="Corbel" w:hAnsi="Corbel"/>
          <w:i/>
          <w:smallCaps/>
          <w:sz w:val="24"/>
          <w:szCs w:val="24"/>
        </w:rPr>
        <w:t>2025-2027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3C0D69A3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99A6E39" w14:textId="367289B0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 </w:t>
      </w:r>
      <w:r w:rsidR="00FC7E8E">
        <w:rPr>
          <w:rFonts w:ascii="Corbel" w:hAnsi="Corbel"/>
          <w:sz w:val="20"/>
          <w:szCs w:val="20"/>
        </w:rPr>
        <w:t>2026/2027</w:t>
      </w:r>
    </w:p>
    <w:p w14:paraId="64838301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445B8B2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3BC5DA41" w14:textId="77777777" w:rsidTr="00B819C8">
        <w:tc>
          <w:tcPr>
            <w:tcW w:w="2694" w:type="dxa"/>
            <w:vAlign w:val="center"/>
          </w:tcPr>
          <w:p w14:paraId="21CB5DC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1D88DD5" w14:textId="633D9C5C" w:rsidR="0085747A" w:rsidRPr="003335A8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3335A8">
              <w:rPr>
                <w:rFonts w:ascii="Corbel" w:hAnsi="Corbel"/>
                <w:b w:val="0"/>
                <w:bCs/>
                <w:sz w:val="24"/>
                <w:szCs w:val="24"/>
              </w:rPr>
              <w:t>Modele e-biznesowe</w:t>
            </w:r>
          </w:p>
        </w:tc>
      </w:tr>
      <w:tr w:rsidR="0085747A" w:rsidRPr="004C1878" w14:paraId="28B8915E" w14:textId="77777777" w:rsidTr="00B819C8">
        <w:tc>
          <w:tcPr>
            <w:tcW w:w="2694" w:type="dxa"/>
            <w:vAlign w:val="center"/>
          </w:tcPr>
          <w:p w14:paraId="3052BA18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0B9F352" w14:textId="18189C04" w:rsidR="0085747A" w:rsidRPr="00A336DA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</w:pPr>
            <w:proofErr w:type="spellStart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FiR</w:t>
            </w:r>
            <w:proofErr w:type="spellEnd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/II/</w:t>
            </w:r>
            <w:proofErr w:type="spellStart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RiAF</w:t>
            </w:r>
            <w:proofErr w:type="spellEnd"/>
            <w:r w:rsidRPr="00A336DA">
              <w:rPr>
                <w:rFonts w:ascii="Corbel" w:hAnsi="Corbel"/>
                <w:b w:val="0"/>
                <w:bCs/>
                <w:sz w:val="24"/>
                <w:szCs w:val="24"/>
                <w:lang w:val="en-GB"/>
              </w:rPr>
              <w:t>/C-1.5a</w:t>
            </w:r>
          </w:p>
        </w:tc>
      </w:tr>
      <w:tr w:rsidR="0085747A" w:rsidRPr="00B169DF" w14:paraId="4CE61193" w14:textId="77777777" w:rsidTr="00B819C8">
        <w:tc>
          <w:tcPr>
            <w:tcW w:w="2694" w:type="dxa"/>
            <w:vAlign w:val="center"/>
          </w:tcPr>
          <w:p w14:paraId="4BAD914C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CABFBC1" w14:textId="7127EE23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3F0551D3" w14:textId="77777777" w:rsidTr="00B819C8">
        <w:tc>
          <w:tcPr>
            <w:tcW w:w="2694" w:type="dxa"/>
            <w:vAlign w:val="center"/>
          </w:tcPr>
          <w:p w14:paraId="313D14E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0F5806B0" w14:textId="6B6ED0E4" w:rsidR="0085747A" w:rsidRPr="00B169DF" w:rsidRDefault="00AF7E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F7E97">
              <w:rPr>
                <w:rFonts w:ascii="Corbel" w:hAnsi="Corbel"/>
                <w:b w:val="0"/>
                <w:sz w:val="24"/>
                <w:szCs w:val="24"/>
              </w:rPr>
              <w:t>Katedra Marketingu i Przedsiębiorczości</w:t>
            </w:r>
          </w:p>
        </w:tc>
      </w:tr>
      <w:tr w:rsidR="0085747A" w:rsidRPr="00B169DF" w14:paraId="6108EF13" w14:textId="77777777" w:rsidTr="00B819C8">
        <w:tc>
          <w:tcPr>
            <w:tcW w:w="2694" w:type="dxa"/>
            <w:vAlign w:val="center"/>
          </w:tcPr>
          <w:p w14:paraId="4A20D4D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892C127" w14:textId="29533D2E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rachunkowość </w:t>
            </w:r>
          </w:p>
        </w:tc>
      </w:tr>
      <w:tr w:rsidR="0085747A" w:rsidRPr="00B169DF" w14:paraId="574EED6C" w14:textId="77777777" w:rsidTr="00B819C8">
        <w:tc>
          <w:tcPr>
            <w:tcW w:w="2694" w:type="dxa"/>
            <w:vAlign w:val="center"/>
          </w:tcPr>
          <w:p w14:paraId="2EC89A0C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0CA98A5" w14:textId="03CDA8F1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A336DA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B169DF" w14:paraId="389C218D" w14:textId="77777777" w:rsidTr="00B819C8">
        <w:tc>
          <w:tcPr>
            <w:tcW w:w="2694" w:type="dxa"/>
            <w:vAlign w:val="center"/>
          </w:tcPr>
          <w:p w14:paraId="09F72F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ADCEDCF" w14:textId="60AB6825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B169DF" w14:paraId="44AADE05" w14:textId="77777777" w:rsidTr="00B819C8">
        <w:tc>
          <w:tcPr>
            <w:tcW w:w="2694" w:type="dxa"/>
            <w:vAlign w:val="center"/>
          </w:tcPr>
          <w:p w14:paraId="58BFE1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443B606" w14:textId="5C7E39FD" w:rsidR="0085747A" w:rsidRPr="00B169DF" w:rsidRDefault="008018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3335A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651679B2" w14:textId="77777777" w:rsidTr="00B819C8">
        <w:tc>
          <w:tcPr>
            <w:tcW w:w="2694" w:type="dxa"/>
            <w:vAlign w:val="center"/>
          </w:tcPr>
          <w:p w14:paraId="6A14377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A18FCD" w14:textId="21F1AB64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II/4</w:t>
            </w:r>
          </w:p>
        </w:tc>
      </w:tr>
      <w:tr w:rsidR="0085747A" w:rsidRPr="00B169DF" w14:paraId="097FC6BD" w14:textId="77777777" w:rsidTr="00B819C8">
        <w:tc>
          <w:tcPr>
            <w:tcW w:w="2694" w:type="dxa"/>
            <w:vAlign w:val="center"/>
          </w:tcPr>
          <w:p w14:paraId="2A4793C8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6FD2BA3" w14:textId="3B7DBDA0" w:rsidR="0085747A" w:rsidRPr="00B169DF" w:rsidRDefault="00A33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B169DF" w14:paraId="5456B51E" w14:textId="77777777" w:rsidTr="00B819C8">
        <w:tc>
          <w:tcPr>
            <w:tcW w:w="2694" w:type="dxa"/>
            <w:vAlign w:val="center"/>
          </w:tcPr>
          <w:p w14:paraId="05F7EED2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919D92" w14:textId="1C08931D" w:rsidR="00923D7D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14:paraId="39A01F0D" w14:textId="77777777" w:rsidTr="00B819C8">
        <w:tc>
          <w:tcPr>
            <w:tcW w:w="2694" w:type="dxa"/>
            <w:vAlign w:val="center"/>
          </w:tcPr>
          <w:p w14:paraId="1D6F19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A40F913" w14:textId="7AF0759F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  <w:tr w:rsidR="0085747A" w:rsidRPr="00B169DF" w14:paraId="40601ACA" w14:textId="77777777" w:rsidTr="00B819C8">
        <w:tc>
          <w:tcPr>
            <w:tcW w:w="2694" w:type="dxa"/>
            <w:vAlign w:val="center"/>
          </w:tcPr>
          <w:p w14:paraId="4ED404B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C50BBD" w14:textId="2FB15D58" w:rsidR="0085747A" w:rsidRPr="00B169DF" w:rsidRDefault="003335A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Sławomir Dybka</w:t>
            </w:r>
          </w:p>
        </w:tc>
      </w:tr>
    </w:tbl>
    <w:p w14:paraId="41F09C03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469DF6C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51037E2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A3CB6E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14:paraId="271F833D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1F2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AFBE54C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89D0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DF315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3540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B83DC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E5761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F08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9CE59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F05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B1D4A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4AFE5DCD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8F9A" w14:textId="15756630" w:rsidR="00015B8F" w:rsidRPr="00B169DF" w:rsidRDefault="003335A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FBFB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C1E6" w14:textId="5CCA6344" w:rsidR="00015B8F" w:rsidRPr="00B169DF" w:rsidRDefault="0080184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955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14C8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1F3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48D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AF4E7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3B9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55C30" w14:textId="7C5DF94D" w:rsidR="00015B8F" w:rsidRPr="00B169DF" w:rsidRDefault="00FF389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C31FF8E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0525DD28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8A1F098" w14:textId="5AC9DF27" w:rsidR="0085747A" w:rsidRPr="00B169DF" w:rsidRDefault="00A019C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797BF61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959CA5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DA72675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07B190A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C1BC63" w14:textId="1C650685" w:rsidR="00FC7E8E" w:rsidRPr="00B169DF" w:rsidRDefault="00FC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6D7C79DC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5BD5F8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4309E280" w14:textId="77777777" w:rsidTr="00745302">
        <w:tc>
          <w:tcPr>
            <w:tcW w:w="9670" w:type="dxa"/>
          </w:tcPr>
          <w:p w14:paraId="5EFA4A86" w14:textId="30E64385" w:rsidR="0085747A" w:rsidRPr="00B169DF" w:rsidRDefault="00A019C6" w:rsidP="00A019C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wykazywać się z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najomo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ścią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podstawowych pojęć z zakresu zarządzania organizacj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przedsiębiorstw,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rozumi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eć istotę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procesów biznesowych, otoczenia rynkowego i struktur organizacyjnyc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h oraz dostrzegać 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rol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ę</w:t>
            </w:r>
            <w:r w:rsidRPr="00A019C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Internetu i technologii cyfrowych w działalności biznesowej.</w:t>
            </w:r>
          </w:p>
        </w:tc>
      </w:tr>
    </w:tbl>
    <w:p w14:paraId="6D4330F3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5B9BC0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17066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029D6B5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01ECF92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B169DF" w14:paraId="7FF9FB98" w14:textId="77777777" w:rsidTr="00923D7D">
        <w:tc>
          <w:tcPr>
            <w:tcW w:w="851" w:type="dxa"/>
            <w:vAlign w:val="center"/>
          </w:tcPr>
          <w:p w14:paraId="690DF5F8" w14:textId="6AB7ED03" w:rsidR="0085747A" w:rsidRPr="00B169DF" w:rsidRDefault="0085747A" w:rsidP="00FC7E8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57A21484" w14:textId="013E0410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 xml:space="preserve">Zapoznanie studentów z różnorodnością modeli funkcjonujących w gospodarce cyfrowej </w:t>
            </w:r>
          </w:p>
        </w:tc>
      </w:tr>
      <w:tr w:rsidR="0085747A" w:rsidRPr="00B169DF" w14:paraId="3BA85B71" w14:textId="77777777" w:rsidTr="00923D7D">
        <w:tc>
          <w:tcPr>
            <w:tcW w:w="851" w:type="dxa"/>
            <w:vAlign w:val="center"/>
          </w:tcPr>
          <w:p w14:paraId="3435E8C9" w14:textId="504480C2" w:rsidR="0085747A" w:rsidRPr="00B169DF" w:rsidRDefault="001802B5" w:rsidP="00FC7E8E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3303686" w14:textId="1FE8FA01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Umiejętność identyfikowania i opisywania modeli stosowanych przez znane przedsiębiorstwa cyfrowe</w:t>
            </w:r>
          </w:p>
        </w:tc>
      </w:tr>
      <w:tr w:rsidR="0085747A" w:rsidRPr="00B169DF" w14:paraId="4B9DAD63" w14:textId="77777777" w:rsidTr="00923D7D">
        <w:tc>
          <w:tcPr>
            <w:tcW w:w="851" w:type="dxa"/>
            <w:vAlign w:val="center"/>
          </w:tcPr>
          <w:p w14:paraId="44C8D0B2" w14:textId="06484CB0" w:rsidR="0085747A" w:rsidRPr="00B169DF" w:rsidRDefault="0085747A" w:rsidP="00FC7E8E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1802B5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66FB23EA" w14:textId="5862E335" w:rsidR="0085747A" w:rsidRPr="00B169DF" w:rsidRDefault="001802B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802B5">
              <w:rPr>
                <w:rFonts w:ascii="Corbel" w:hAnsi="Corbel"/>
                <w:b w:val="0"/>
                <w:sz w:val="24"/>
                <w:szCs w:val="24"/>
              </w:rPr>
              <w:t>Rozwijanie zdolności adaptacyjnego myślenia w kontekście zmieniających się warunków rynkowych i technologicznych.</w:t>
            </w:r>
          </w:p>
        </w:tc>
      </w:tr>
    </w:tbl>
    <w:p w14:paraId="7B117F9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958886A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04762C25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B169DF" w14:paraId="0E5F48BD" w14:textId="77777777" w:rsidTr="0071620A">
        <w:tc>
          <w:tcPr>
            <w:tcW w:w="1701" w:type="dxa"/>
            <w:vAlign w:val="center"/>
          </w:tcPr>
          <w:p w14:paraId="44882E8E" w14:textId="77777777" w:rsidR="0085747A" w:rsidRPr="00B169DF" w:rsidRDefault="0085747A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376ED062" w14:textId="77777777" w:rsidR="0085747A" w:rsidRPr="00B169DF" w:rsidRDefault="0085747A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13D0E6D" w14:textId="5DA6A9D6" w:rsidR="0085747A" w:rsidRPr="00B169DF" w:rsidRDefault="0085747A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Odniesienie do efektów  kierunkowych</w:t>
            </w:r>
          </w:p>
        </w:tc>
      </w:tr>
      <w:tr w:rsidR="00235E4F" w:rsidRPr="00B169DF" w14:paraId="3AB3F33E" w14:textId="77777777" w:rsidTr="005E6E85">
        <w:tc>
          <w:tcPr>
            <w:tcW w:w="1701" w:type="dxa"/>
          </w:tcPr>
          <w:p w14:paraId="787625AA" w14:textId="77777777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678FF500" w14:textId="79CF798B" w:rsidR="00235E4F" w:rsidRPr="00235E4F" w:rsidRDefault="00235E4F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Rozpoznaje relacje i współzależności między różnymi systemami i instytucjami społecznymi, gospodarczymi oraz finansowymi </w:t>
            </w:r>
          </w:p>
        </w:tc>
        <w:tc>
          <w:tcPr>
            <w:tcW w:w="1873" w:type="dxa"/>
          </w:tcPr>
          <w:p w14:paraId="18B6DFC9" w14:textId="1E7AABDF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235E4F" w:rsidRPr="00B169DF" w14:paraId="06D9B1F4" w14:textId="77777777" w:rsidTr="005E6E85">
        <w:tc>
          <w:tcPr>
            <w:tcW w:w="1701" w:type="dxa"/>
          </w:tcPr>
          <w:p w14:paraId="24876778" w14:textId="77777777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999272E" w14:textId="199D9FB6" w:rsidR="00235E4F" w:rsidRPr="00235E4F" w:rsidRDefault="00235E4F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Identyfikuje specyfikę i konieczność rozwoju form indywidualnej przedsiębiorczości z wykorzystaniem wiedzy z zakresu nauk ekonomicznych, w tym finansów</w:t>
            </w:r>
          </w:p>
        </w:tc>
        <w:tc>
          <w:tcPr>
            <w:tcW w:w="1873" w:type="dxa"/>
          </w:tcPr>
          <w:p w14:paraId="0380FF95" w14:textId="63204607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K_W13</w:t>
            </w:r>
          </w:p>
        </w:tc>
      </w:tr>
      <w:tr w:rsidR="00235E4F" w:rsidRPr="00B169DF" w14:paraId="2A9D6CDA" w14:textId="77777777" w:rsidTr="005E6E85">
        <w:tc>
          <w:tcPr>
            <w:tcW w:w="1701" w:type="dxa"/>
          </w:tcPr>
          <w:p w14:paraId="444E627F" w14:textId="09810B07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0E257CE1" w14:textId="236BE841" w:rsidR="00235E4F" w:rsidRPr="00235E4F" w:rsidRDefault="00235E4F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zjawisk społeczno-ekonomicznych determinujących sytuację ekonomiczno-finansową organizacji oraz określać ich skutki</w:t>
            </w:r>
          </w:p>
        </w:tc>
        <w:tc>
          <w:tcPr>
            <w:tcW w:w="1873" w:type="dxa"/>
          </w:tcPr>
          <w:p w14:paraId="4F3475F1" w14:textId="3A01565E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235E4F" w:rsidRPr="00B169DF" w14:paraId="30681978" w14:textId="77777777" w:rsidTr="005E6E85">
        <w:tc>
          <w:tcPr>
            <w:tcW w:w="1701" w:type="dxa"/>
          </w:tcPr>
          <w:p w14:paraId="7DE6811B" w14:textId="690B7F59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0EF3DC6D" w14:textId="742C36BE" w:rsidR="00235E4F" w:rsidRPr="00235E4F" w:rsidRDefault="00235E4F" w:rsidP="00FC7E8E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235E4F">
              <w:rPr>
                <w:rFonts w:ascii="Corbel" w:hAnsi="Corbel"/>
                <w:sz w:val="24"/>
                <w:szCs w:val="24"/>
              </w:rPr>
              <w:t xml:space="preserve">Potrafi identyfikować potencjalne zjawiska zagrażające organizacji w zmiennym otoczeniu oraz proponuje sposoby ograniczania negatywnego wpływu tych zjawisk na sytuację </w:t>
            </w:r>
          </w:p>
        </w:tc>
        <w:tc>
          <w:tcPr>
            <w:tcW w:w="1873" w:type="dxa"/>
          </w:tcPr>
          <w:p w14:paraId="3C5BFF90" w14:textId="2D0C7DFB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235E4F" w:rsidRPr="00B169DF" w14:paraId="5FB27B4B" w14:textId="77777777" w:rsidTr="005E6E85">
        <w:tc>
          <w:tcPr>
            <w:tcW w:w="1701" w:type="dxa"/>
          </w:tcPr>
          <w:p w14:paraId="2C0955BE" w14:textId="14518DAB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7D2B2C71" w14:textId="3EC8F947" w:rsidR="00235E4F" w:rsidRPr="00235E4F" w:rsidRDefault="00235E4F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>Jest gotów do samodzielnego poszerzania wiedzy z różnych dziedzin i dyscyplin naukowych w celu krytycznej analizy zjawisk gospodarczych</w:t>
            </w:r>
          </w:p>
        </w:tc>
        <w:tc>
          <w:tcPr>
            <w:tcW w:w="1873" w:type="dxa"/>
          </w:tcPr>
          <w:p w14:paraId="7C54E3C2" w14:textId="399874EE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235E4F" w:rsidRPr="00B169DF" w14:paraId="750371CE" w14:textId="77777777" w:rsidTr="005E6E85">
        <w:tc>
          <w:tcPr>
            <w:tcW w:w="1701" w:type="dxa"/>
          </w:tcPr>
          <w:p w14:paraId="53F9B464" w14:textId="067C847F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2D8A3CCB" w14:textId="2635C753" w:rsidR="00235E4F" w:rsidRPr="00235E4F" w:rsidRDefault="00235E4F" w:rsidP="00FC7E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35E4F">
              <w:rPr>
                <w:rFonts w:ascii="Corbel" w:hAnsi="Corbel"/>
                <w:b w:val="0"/>
                <w:smallCaps w:val="0"/>
                <w:szCs w:val="24"/>
              </w:rPr>
              <w:t xml:space="preserve">Rozwija działanie w sposób przedsiębiorczy a także inspiruje i organizuje działalność na rzecz rozwoju  społeczno-ekonomicznego </w:t>
            </w:r>
          </w:p>
        </w:tc>
        <w:tc>
          <w:tcPr>
            <w:tcW w:w="1873" w:type="dxa"/>
          </w:tcPr>
          <w:p w14:paraId="2B4AF0C5" w14:textId="28CA92DF" w:rsidR="00235E4F" w:rsidRPr="00FC7E8E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C7E8E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15AE1714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D97718" w14:textId="77777777" w:rsidR="00FC7E8E" w:rsidRDefault="00FC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FFD147C" w14:textId="77777777" w:rsidR="00FC7E8E" w:rsidRDefault="00FC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ED15DE1" w14:textId="77777777" w:rsidR="00FC7E8E" w:rsidRPr="00B169DF" w:rsidRDefault="00FC7E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2B80473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88F93B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723529D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66F986EE" w14:textId="77777777" w:rsidTr="00923D7D">
        <w:tc>
          <w:tcPr>
            <w:tcW w:w="9639" w:type="dxa"/>
          </w:tcPr>
          <w:p w14:paraId="6125173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BEBFCDA" w14:textId="77777777" w:rsidTr="00923D7D">
        <w:tc>
          <w:tcPr>
            <w:tcW w:w="9639" w:type="dxa"/>
          </w:tcPr>
          <w:p w14:paraId="0DBA3766" w14:textId="2BC41DE7" w:rsidR="00D675B3" w:rsidRPr="004C5F6D" w:rsidRDefault="00D675B3" w:rsidP="004C5F6D">
            <w:pPr>
              <w:spacing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B648C44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B65FF7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7307691A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B169DF" w14:paraId="0E1CA7FD" w14:textId="77777777" w:rsidTr="00923D7D">
        <w:tc>
          <w:tcPr>
            <w:tcW w:w="9639" w:type="dxa"/>
          </w:tcPr>
          <w:p w14:paraId="7E57EC99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85747A" w:rsidRPr="00B169DF" w14:paraId="570F332F" w14:textId="77777777" w:rsidTr="00923D7D">
        <w:tc>
          <w:tcPr>
            <w:tcW w:w="9639" w:type="dxa"/>
          </w:tcPr>
          <w:p w14:paraId="0FD9CE35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4E4676">
              <w:rPr>
                <w:rFonts w:ascii="Corbel" w:hAnsi="Corbel"/>
                <w:sz w:val="24"/>
                <w:szCs w:val="24"/>
              </w:rPr>
              <w:t xml:space="preserve">warunkowania konstruowania modeli biznesu organizacji </w:t>
            </w:r>
          </w:p>
          <w:p w14:paraId="31C87496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Zarządzanie konfiguracją modeli biznesu</w:t>
            </w:r>
          </w:p>
          <w:p w14:paraId="722D7435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Atrybuty modeli biznesu organizacji. Założenia modeli biznesu gospodarki cyfrowej</w:t>
            </w:r>
          </w:p>
          <w:p w14:paraId="54D00DAA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Trendy i koncepcje determinujące rozwój modeli biznesu gospodarki cyfrowej</w:t>
            </w:r>
          </w:p>
          <w:p w14:paraId="4CA908B3" w14:textId="77777777" w:rsidR="004C5F6D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Systemy informatyczne jako fundament przedsiębiorstwa (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IoT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, BD, CC, AI)</w:t>
            </w:r>
          </w:p>
          <w:p w14:paraId="0BBFA1FB" w14:textId="77777777" w:rsidR="004C5F6D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Inteligentna logistyka i inteligentny łańcuch dostaw (Chmurowe platformy współpracy, automatyzacja procesów, boty i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koboty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>)</w:t>
            </w:r>
          </w:p>
          <w:p w14:paraId="3336498D" w14:textId="77777777" w:rsid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 xml:space="preserve">Business </w:t>
            </w:r>
            <w:proofErr w:type="spellStart"/>
            <w:r w:rsidRPr="004C5F6D">
              <w:rPr>
                <w:rFonts w:ascii="Corbel" w:hAnsi="Corbel"/>
                <w:sz w:val="24"/>
                <w:szCs w:val="24"/>
              </w:rPr>
              <w:t>Intelligence</w:t>
            </w:r>
            <w:proofErr w:type="spellEnd"/>
            <w:r w:rsidRPr="004C5F6D">
              <w:rPr>
                <w:rFonts w:ascii="Corbel" w:hAnsi="Corbel"/>
                <w:sz w:val="24"/>
                <w:szCs w:val="24"/>
              </w:rPr>
              <w:t xml:space="preserve"> w procesach decyzyjnych przedsiębiorstw </w:t>
            </w:r>
          </w:p>
          <w:p w14:paraId="7C6558DE" w14:textId="473ABB75" w:rsidR="0085747A" w:rsidRPr="004C5F6D" w:rsidRDefault="004C5F6D" w:rsidP="004C5F6D">
            <w:pPr>
              <w:pStyle w:val="Akapitzlist"/>
              <w:numPr>
                <w:ilvl w:val="0"/>
                <w:numId w:val="5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5F6D">
              <w:rPr>
                <w:rFonts w:ascii="Corbel" w:hAnsi="Corbel"/>
                <w:sz w:val="24"/>
                <w:szCs w:val="24"/>
              </w:rPr>
              <w:t>E-marketing i komunikacja z e-klientem.</w:t>
            </w:r>
          </w:p>
        </w:tc>
      </w:tr>
    </w:tbl>
    <w:p w14:paraId="4B9A2E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4F36BE6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397F5D20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CFC066" w14:textId="5DF71663" w:rsidR="001802B5" w:rsidRDefault="001802B5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Dyskusja poprzedzona prezentacja multimedialną, analiza </w:t>
      </w:r>
      <w:proofErr w:type="spellStart"/>
      <w:r>
        <w:rPr>
          <w:rFonts w:ascii="Corbel" w:hAnsi="Corbel"/>
          <w:b w:val="0"/>
          <w:smallCaps w:val="0"/>
          <w:szCs w:val="24"/>
        </w:rPr>
        <w:t>case</w:t>
      </w:r>
      <w:proofErr w:type="spellEnd"/>
      <w:r>
        <w:rPr>
          <w:rFonts w:ascii="Corbel" w:hAnsi="Corbel"/>
          <w:b w:val="0"/>
          <w:smallCaps w:val="0"/>
          <w:szCs w:val="24"/>
        </w:rPr>
        <w:t xml:space="preserve"> </w:t>
      </w:r>
      <w:proofErr w:type="spellStart"/>
      <w:r>
        <w:rPr>
          <w:rFonts w:ascii="Corbel" w:hAnsi="Corbel"/>
          <w:b w:val="0"/>
          <w:smallCaps w:val="0"/>
          <w:szCs w:val="24"/>
        </w:rPr>
        <w:t>study</w:t>
      </w:r>
      <w:proofErr w:type="spellEnd"/>
      <w:r>
        <w:rPr>
          <w:rFonts w:ascii="Corbel" w:hAnsi="Corbel"/>
          <w:b w:val="0"/>
          <w:smallCaps w:val="0"/>
          <w:szCs w:val="24"/>
        </w:rPr>
        <w:t>, praca w grupach.</w:t>
      </w:r>
    </w:p>
    <w:p w14:paraId="41955E57" w14:textId="77777777" w:rsidR="004C5F6D" w:rsidRPr="00B169DF" w:rsidRDefault="004C5F6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6247727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FFC0DE7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23AE1EA0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69D9B371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5FC5F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29FC5D0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67493E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415BE35C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D2E085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6A034C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B169DF" w14:paraId="6BCEA066" w14:textId="77777777" w:rsidTr="00C05F44">
        <w:tc>
          <w:tcPr>
            <w:tcW w:w="1985" w:type="dxa"/>
            <w:vAlign w:val="center"/>
          </w:tcPr>
          <w:p w14:paraId="1BAAC6B0" w14:textId="77777777" w:rsidR="0085747A" w:rsidRPr="00B169DF" w:rsidRDefault="0071620A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0195165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F860D19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4B15298" w14:textId="410B7541" w:rsidR="00923D7D" w:rsidRPr="00B169DF" w:rsidRDefault="0085747A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01BA86B6" w14:textId="77777777" w:rsidR="0085747A" w:rsidRPr="00B169DF" w:rsidRDefault="0085747A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235E4F" w:rsidRPr="00B169DF" w14:paraId="78E2CC8F" w14:textId="77777777" w:rsidTr="00C05F44">
        <w:tc>
          <w:tcPr>
            <w:tcW w:w="1985" w:type="dxa"/>
          </w:tcPr>
          <w:p w14:paraId="70EC504E" w14:textId="2AA156C2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14:paraId="34D1BCCB" w14:textId="510E410E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</w:p>
        </w:tc>
        <w:tc>
          <w:tcPr>
            <w:tcW w:w="2126" w:type="dxa"/>
          </w:tcPr>
          <w:p w14:paraId="6D448658" w14:textId="4E4338D1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6D101ACB" w14:textId="77777777" w:rsidTr="00C05F44">
        <w:tc>
          <w:tcPr>
            <w:tcW w:w="1985" w:type="dxa"/>
          </w:tcPr>
          <w:p w14:paraId="2FCE8E0D" w14:textId="6EDA15E0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22C4531" w14:textId="79D8B76A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176732AF" w14:textId="3D43486B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0A79BE6B" w14:textId="77777777" w:rsidTr="00C05F44">
        <w:tc>
          <w:tcPr>
            <w:tcW w:w="1985" w:type="dxa"/>
          </w:tcPr>
          <w:p w14:paraId="5D8485B0" w14:textId="30066B25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528" w:type="dxa"/>
          </w:tcPr>
          <w:p w14:paraId="40098934" w14:textId="71B9DDC2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48E168AE" w14:textId="593DF342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31D25AB" w14:textId="77777777" w:rsidTr="00C05F44">
        <w:tc>
          <w:tcPr>
            <w:tcW w:w="1985" w:type="dxa"/>
          </w:tcPr>
          <w:p w14:paraId="085EF3C3" w14:textId="72C4B037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14:paraId="3DBA28E7" w14:textId="1BDA2F10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29BFEE13" w14:textId="38AA0245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47998248" w14:textId="77777777" w:rsidTr="00C05F44">
        <w:tc>
          <w:tcPr>
            <w:tcW w:w="1985" w:type="dxa"/>
          </w:tcPr>
          <w:p w14:paraId="0E6A1817" w14:textId="3766EBF0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14:paraId="172AD6DE" w14:textId="35E96668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</w:p>
        </w:tc>
        <w:tc>
          <w:tcPr>
            <w:tcW w:w="2126" w:type="dxa"/>
          </w:tcPr>
          <w:p w14:paraId="6181B214" w14:textId="6D25DBFE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235E4F" w:rsidRPr="00B169DF" w14:paraId="343B778A" w14:textId="77777777" w:rsidTr="00C05F44">
        <w:tc>
          <w:tcPr>
            <w:tcW w:w="1985" w:type="dxa"/>
          </w:tcPr>
          <w:p w14:paraId="5AB10C9D" w14:textId="0A70D5FA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5528" w:type="dxa"/>
          </w:tcPr>
          <w:p w14:paraId="553DCB69" w14:textId="7BFC5D43" w:rsidR="00235E4F" w:rsidRPr="00B169DF" w:rsidRDefault="00235E4F" w:rsidP="00235E4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olokwium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3EB155F5" w14:textId="607591B0" w:rsidR="00235E4F" w:rsidRPr="00B169DF" w:rsidRDefault="00235E4F" w:rsidP="00FC7E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DE0D8EE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EEED9D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4A1E80FE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B169DF" w14:paraId="07EEDAA2" w14:textId="77777777" w:rsidTr="00923D7D">
        <w:tc>
          <w:tcPr>
            <w:tcW w:w="9670" w:type="dxa"/>
          </w:tcPr>
          <w:p w14:paraId="0F476BC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1FDE95D" w14:textId="75E39074" w:rsidR="00923D7D" w:rsidRPr="00B169DF" w:rsidRDefault="001802B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uzyskanie ponad 50% punktów z kolokwium zaliczeniowego oraz uczestnictwo w pracach zespołowych.</w:t>
            </w:r>
          </w:p>
          <w:p w14:paraId="44EE603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1461D7D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F81007" w14:textId="77777777" w:rsidR="00FC7E8E" w:rsidRDefault="00FC7E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3885CD6" w14:textId="77777777" w:rsidR="00FC7E8E" w:rsidRDefault="00FC7E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453B00" w14:textId="77777777" w:rsidR="00FC7E8E" w:rsidRPr="00B169DF" w:rsidRDefault="00FC7E8E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E63DCC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DD787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B169DF" w14:paraId="39E0FAC2" w14:textId="77777777" w:rsidTr="003E1941">
        <w:tc>
          <w:tcPr>
            <w:tcW w:w="4962" w:type="dxa"/>
            <w:vAlign w:val="center"/>
          </w:tcPr>
          <w:p w14:paraId="4B63B118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8DB83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1689B84F" w14:textId="77777777" w:rsidTr="00923D7D">
        <w:tc>
          <w:tcPr>
            <w:tcW w:w="4962" w:type="dxa"/>
          </w:tcPr>
          <w:p w14:paraId="0700CA15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45546CB" w14:textId="005A0A6A" w:rsidR="0085747A" w:rsidRPr="00B169DF" w:rsidRDefault="0080184E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C61DC5" w:rsidRPr="00B169DF" w14:paraId="5D564667" w14:textId="77777777" w:rsidTr="00923D7D">
        <w:tc>
          <w:tcPr>
            <w:tcW w:w="4962" w:type="dxa"/>
          </w:tcPr>
          <w:p w14:paraId="3C706B0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FC65AC2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794AA4E" w14:textId="48CD1C5A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622DD306" w14:textId="77777777" w:rsidTr="00923D7D">
        <w:tc>
          <w:tcPr>
            <w:tcW w:w="4962" w:type="dxa"/>
          </w:tcPr>
          <w:p w14:paraId="51D7D5F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038BBA0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B82C0DD" w14:textId="68CC4FF6" w:rsidR="00C61DC5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80184E">
              <w:rPr>
                <w:rFonts w:ascii="Corbel" w:hAnsi="Corbel"/>
                <w:sz w:val="24"/>
                <w:szCs w:val="24"/>
              </w:rPr>
              <w:t>9</w:t>
            </w:r>
          </w:p>
        </w:tc>
      </w:tr>
      <w:tr w:rsidR="0085747A" w:rsidRPr="00B169DF" w14:paraId="37DC20CD" w14:textId="77777777" w:rsidTr="00923D7D">
        <w:tc>
          <w:tcPr>
            <w:tcW w:w="4962" w:type="dxa"/>
          </w:tcPr>
          <w:p w14:paraId="1305670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14DFC7D" w14:textId="7A178F20" w:rsidR="0085747A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3B6A00A2" w14:textId="77777777" w:rsidTr="00923D7D">
        <w:tc>
          <w:tcPr>
            <w:tcW w:w="4962" w:type="dxa"/>
          </w:tcPr>
          <w:p w14:paraId="12E326B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F506CC8" w14:textId="0123778D" w:rsidR="0085747A" w:rsidRPr="00B169DF" w:rsidRDefault="001802B5" w:rsidP="001802B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CA727BB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3AC2BD0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19C69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7AE39A1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4C4B77EC" w14:textId="77777777" w:rsidTr="0071620A">
        <w:trPr>
          <w:trHeight w:val="397"/>
        </w:trPr>
        <w:tc>
          <w:tcPr>
            <w:tcW w:w="3544" w:type="dxa"/>
          </w:tcPr>
          <w:p w14:paraId="089C4AE4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EF1C625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DD34F28" w14:textId="77777777" w:rsidTr="0071620A">
        <w:trPr>
          <w:trHeight w:val="397"/>
        </w:trPr>
        <w:tc>
          <w:tcPr>
            <w:tcW w:w="3544" w:type="dxa"/>
          </w:tcPr>
          <w:p w14:paraId="06446397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8AD5CF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E90A7EB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86BBE8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11E3B5CF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85747A" w:rsidRPr="00B169DF" w14:paraId="2D2F9796" w14:textId="77777777" w:rsidTr="00FC7E8E">
        <w:trPr>
          <w:trHeight w:val="397"/>
        </w:trPr>
        <w:tc>
          <w:tcPr>
            <w:tcW w:w="9072" w:type="dxa"/>
          </w:tcPr>
          <w:p w14:paraId="04184FF1" w14:textId="77777777" w:rsidR="001802B5" w:rsidRDefault="0085747A" w:rsidP="001802B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1802B5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  <w:p w14:paraId="07E8BE6F" w14:textId="2DF4A51D" w:rsidR="0099702D" w:rsidRPr="0099702D" w:rsidRDefault="001802B5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Jabłoński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1802B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Modele biznesu przedsiębiorstw : perspektywy rozwoju - ujęcie koncepcyjne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2023</w:t>
            </w:r>
          </w:p>
          <w:p w14:paraId="67C289DB" w14:textId="1D6F0D7F" w:rsidR="001802B5" w:rsidRPr="00B169DF" w:rsidRDefault="0099702D" w:rsidP="0099702D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9702D">
              <w:rPr>
                <w:rFonts w:ascii="Corbel" w:hAnsi="Corbel"/>
                <w:b w:val="0"/>
                <w:smallCaps w:val="0"/>
                <w:szCs w:val="24"/>
              </w:rPr>
              <w:t>Gregor B, Kaczorowska-Spychalska D.,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9702D">
              <w:rPr>
                <w:rFonts w:ascii="Corbel" w:hAnsi="Corbel"/>
                <w:b w:val="0"/>
                <w:smallCaps w:val="0"/>
                <w:szCs w:val="24"/>
              </w:rPr>
              <w:t>Technologie cyfrowe w biznesie, Przedsiębiorstwa 4.0 a sztuczna inteligencja,  Wydawnictwo Naukowe PWN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</w:t>
            </w:r>
          </w:p>
        </w:tc>
      </w:tr>
      <w:tr w:rsidR="0085747A" w:rsidRPr="00B169DF" w14:paraId="7A036FC6" w14:textId="77777777" w:rsidTr="00FC7E8E">
        <w:trPr>
          <w:trHeight w:val="397"/>
        </w:trPr>
        <w:tc>
          <w:tcPr>
            <w:tcW w:w="9072" w:type="dxa"/>
          </w:tcPr>
          <w:p w14:paraId="48B92D53" w14:textId="77777777" w:rsidR="0099702D" w:rsidRDefault="0085747A" w:rsidP="0099702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CCF5815" w14:textId="5AF30D51" w:rsidR="0099702D" w:rsidRPr="004E4676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Michalski K.,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Werenowska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A., N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owoczesne zarządzanie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Najnowsze trendy, koncepcje i metody w zarzadzaniu</w:t>
            </w:r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</w:t>
            </w:r>
            <w:proofErr w:type="spellStart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CeDeWu</w:t>
            </w:r>
            <w:proofErr w:type="spellEnd"/>
            <w:r w:rsidR="0099702D" w:rsidRPr="009970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2023</w:t>
            </w:r>
          </w:p>
          <w:p w14:paraId="15D72718" w14:textId="7BD688D7" w:rsidR="0099702D" w:rsidRPr="00B169DF" w:rsidRDefault="004E4676" w:rsidP="004E4676">
            <w:pPr>
              <w:pStyle w:val="Punktygwne"/>
              <w:numPr>
                <w:ilvl w:val="0"/>
                <w:numId w:val="3"/>
              </w:numPr>
              <w:spacing w:before="0" w:after="0"/>
              <w:ind w:left="714" w:hanging="357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4E4676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Dybka S., Wpływ aktywności marketingowej e-biznesu na ograniczenie racjonalności decyzji konsumentów, Przedsiębiorczość i Zarządzanie, 2019, T. 20, z. 6,</w:t>
            </w:r>
          </w:p>
        </w:tc>
      </w:tr>
    </w:tbl>
    <w:p w14:paraId="70E3F7A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A01A0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D137B73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6B7E94" w14:textId="77777777" w:rsidR="00BB2D6E" w:rsidRDefault="00BB2D6E" w:rsidP="00C16ABF">
      <w:pPr>
        <w:spacing w:after="0" w:line="240" w:lineRule="auto"/>
      </w:pPr>
      <w:r>
        <w:separator/>
      </w:r>
    </w:p>
  </w:endnote>
  <w:endnote w:type="continuationSeparator" w:id="0">
    <w:p w14:paraId="68E67567" w14:textId="77777777" w:rsidR="00BB2D6E" w:rsidRDefault="00BB2D6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6BB42" w14:textId="77777777" w:rsidR="00BB2D6E" w:rsidRDefault="00BB2D6E" w:rsidP="00C16ABF">
      <w:pPr>
        <w:spacing w:after="0" w:line="240" w:lineRule="auto"/>
      </w:pPr>
      <w:r>
        <w:separator/>
      </w:r>
    </w:p>
  </w:footnote>
  <w:footnote w:type="continuationSeparator" w:id="0">
    <w:p w14:paraId="1955A703" w14:textId="77777777" w:rsidR="00BB2D6E" w:rsidRDefault="00BB2D6E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A6DC2"/>
    <w:multiLevelType w:val="hybridMultilevel"/>
    <w:tmpl w:val="DBB2CB28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B7C640D"/>
    <w:multiLevelType w:val="multilevel"/>
    <w:tmpl w:val="0400D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pl-PL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2223E9"/>
    <w:multiLevelType w:val="hybridMultilevel"/>
    <w:tmpl w:val="B510BE2E"/>
    <w:lvl w:ilvl="0" w:tplc="A8205EBC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47314"/>
    <w:multiLevelType w:val="hybridMultilevel"/>
    <w:tmpl w:val="20A6D59C"/>
    <w:lvl w:ilvl="0" w:tplc="36F22C00">
      <w:start w:val="1"/>
      <w:numFmt w:val="decimal"/>
      <w:lvlText w:val="%1)"/>
      <w:lvlJc w:val="left"/>
      <w:pPr>
        <w:ind w:left="720" w:hanging="360"/>
      </w:pPr>
      <w:rPr>
        <w:rFonts w:ascii="Corbel" w:eastAsia="Calibri" w:hAnsi="Corbel" w:cs="Times New Roman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4180394">
    <w:abstractNumId w:val="1"/>
  </w:num>
  <w:num w:numId="2" w16cid:durableId="1383334329">
    <w:abstractNumId w:val="3"/>
  </w:num>
  <w:num w:numId="3" w16cid:durableId="882133078">
    <w:abstractNumId w:val="0"/>
  </w:num>
  <w:num w:numId="4" w16cid:durableId="515844600">
    <w:abstractNumId w:val="2"/>
  </w:num>
  <w:num w:numId="5" w16cid:durableId="16603820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02B5"/>
    <w:rsid w:val="0018530D"/>
    <w:rsid w:val="00192F37"/>
    <w:rsid w:val="001A70D2"/>
    <w:rsid w:val="001D657B"/>
    <w:rsid w:val="001D7B54"/>
    <w:rsid w:val="001E0209"/>
    <w:rsid w:val="001E5185"/>
    <w:rsid w:val="001F2CA2"/>
    <w:rsid w:val="002144C0"/>
    <w:rsid w:val="0022477D"/>
    <w:rsid w:val="002278A9"/>
    <w:rsid w:val="002336F9"/>
    <w:rsid w:val="002346C9"/>
    <w:rsid w:val="00235E4F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0C"/>
    <w:rsid w:val="002D3375"/>
    <w:rsid w:val="002D73D4"/>
    <w:rsid w:val="002F02A3"/>
    <w:rsid w:val="002F4ABE"/>
    <w:rsid w:val="003018BA"/>
    <w:rsid w:val="0030395F"/>
    <w:rsid w:val="00305C92"/>
    <w:rsid w:val="003151C5"/>
    <w:rsid w:val="003335A8"/>
    <w:rsid w:val="003343CF"/>
    <w:rsid w:val="00346FE9"/>
    <w:rsid w:val="0034759A"/>
    <w:rsid w:val="003503F6"/>
    <w:rsid w:val="003530DD"/>
    <w:rsid w:val="00363F78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7B"/>
    <w:rsid w:val="004968E2"/>
    <w:rsid w:val="004A3EEA"/>
    <w:rsid w:val="004A4D1F"/>
    <w:rsid w:val="004B3F0E"/>
    <w:rsid w:val="004C1878"/>
    <w:rsid w:val="004C5F6D"/>
    <w:rsid w:val="004D31C0"/>
    <w:rsid w:val="004D5282"/>
    <w:rsid w:val="004E4676"/>
    <w:rsid w:val="004F1551"/>
    <w:rsid w:val="004F55A3"/>
    <w:rsid w:val="0050496F"/>
    <w:rsid w:val="00511744"/>
    <w:rsid w:val="0051321F"/>
    <w:rsid w:val="00513B6F"/>
    <w:rsid w:val="00517C63"/>
    <w:rsid w:val="005363C4"/>
    <w:rsid w:val="00536BDE"/>
    <w:rsid w:val="00543ACC"/>
    <w:rsid w:val="0056696D"/>
    <w:rsid w:val="0059484D"/>
    <w:rsid w:val="00595B8E"/>
    <w:rsid w:val="005A0855"/>
    <w:rsid w:val="005A3196"/>
    <w:rsid w:val="005C080F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184E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02D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6F5E"/>
    <w:rsid w:val="00A00ECC"/>
    <w:rsid w:val="00A019C6"/>
    <w:rsid w:val="00A155EE"/>
    <w:rsid w:val="00A2245B"/>
    <w:rsid w:val="00A30110"/>
    <w:rsid w:val="00A336DA"/>
    <w:rsid w:val="00A36899"/>
    <w:rsid w:val="00A371F6"/>
    <w:rsid w:val="00A43BF6"/>
    <w:rsid w:val="00A53FA5"/>
    <w:rsid w:val="00A54817"/>
    <w:rsid w:val="00A601C8"/>
    <w:rsid w:val="00A60799"/>
    <w:rsid w:val="00A622B3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AF7E97"/>
    <w:rsid w:val="00B06142"/>
    <w:rsid w:val="00B135B1"/>
    <w:rsid w:val="00B1435F"/>
    <w:rsid w:val="00B169DF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2D6E"/>
    <w:rsid w:val="00BB520A"/>
    <w:rsid w:val="00BD3869"/>
    <w:rsid w:val="00BD66E9"/>
    <w:rsid w:val="00BD6FF4"/>
    <w:rsid w:val="00BF2C41"/>
    <w:rsid w:val="00C058B4"/>
    <w:rsid w:val="00C05F44"/>
    <w:rsid w:val="00C11B8A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1F92"/>
    <w:rsid w:val="00D26B2C"/>
    <w:rsid w:val="00D3397B"/>
    <w:rsid w:val="00D352C9"/>
    <w:rsid w:val="00D425B2"/>
    <w:rsid w:val="00D428D6"/>
    <w:rsid w:val="00D552B2"/>
    <w:rsid w:val="00D608D1"/>
    <w:rsid w:val="00D675B3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1C5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0E89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C7E8E"/>
    <w:rsid w:val="00FD503F"/>
    <w:rsid w:val="00FD7589"/>
    <w:rsid w:val="00FF016A"/>
    <w:rsid w:val="00FF1401"/>
    <w:rsid w:val="00FF389F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864CF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802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6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40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9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6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7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4</Pages>
  <Words>932</Words>
  <Characters>5317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Sławomir Dybka</cp:lastModifiedBy>
  <cp:revision>9</cp:revision>
  <cp:lastPrinted>2019-02-06T12:12:00Z</cp:lastPrinted>
  <dcterms:created xsi:type="dcterms:W3CDTF">2025-05-30T09:24:00Z</dcterms:created>
  <dcterms:modified xsi:type="dcterms:W3CDTF">2025-10-28T15:26:00Z</dcterms:modified>
</cp:coreProperties>
</file>